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28382" w14:textId="77777777" w:rsidR="009B1388" w:rsidRDefault="009B1388" w:rsidP="009B1388">
      <w:pPr>
        <w:pStyle w:val="NoSpacing"/>
        <w:tabs>
          <w:tab w:val="left" w:pos="1440"/>
        </w:tabs>
        <w:jc w:val="both"/>
      </w:pPr>
      <w:r>
        <w:rPr>
          <w:u w:val="single"/>
        </w:rPr>
        <w:t>Richard WARD</w:t>
      </w:r>
      <w:r>
        <w:t xml:space="preserve">      (fl.1485)</w:t>
      </w:r>
    </w:p>
    <w:p w14:paraId="26BBE972" w14:textId="77777777" w:rsidR="009B1388" w:rsidRDefault="009B1388" w:rsidP="009B1388">
      <w:pPr>
        <w:pStyle w:val="NoSpacing"/>
        <w:tabs>
          <w:tab w:val="left" w:pos="1440"/>
        </w:tabs>
        <w:jc w:val="both"/>
      </w:pPr>
      <w:r>
        <w:t>Chaplain.</w:t>
      </w:r>
    </w:p>
    <w:p w14:paraId="11F77E61" w14:textId="77777777" w:rsidR="009B1388" w:rsidRDefault="009B1388" w:rsidP="009B1388">
      <w:pPr>
        <w:pStyle w:val="NoSpacing"/>
        <w:tabs>
          <w:tab w:val="left" w:pos="1440"/>
        </w:tabs>
        <w:jc w:val="both"/>
      </w:pPr>
    </w:p>
    <w:p w14:paraId="5EB7F90C" w14:textId="77777777" w:rsidR="009B1388" w:rsidRDefault="009B1388" w:rsidP="009B1388">
      <w:pPr>
        <w:pStyle w:val="NoSpacing"/>
        <w:tabs>
          <w:tab w:val="left" w:pos="1440"/>
        </w:tabs>
        <w:jc w:val="both"/>
      </w:pPr>
    </w:p>
    <w:p w14:paraId="52DA28D6" w14:textId="77777777" w:rsidR="009B1388" w:rsidRDefault="009B1388" w:rsidP="009B1388">
      <w:pPr>
        <w:pStyle w:val="NoSpacing"/>
        <w:tabs>
          <w:tab w:val="left" w:pos="1440"/>
        </w:tabs>
        <w:jc w:val="both"/>
      </w:pPr>
      <w:r>
        <w:t>23 Sep.1485</w:t>
      </w:r>
      <w:r>
        <w:tab/>
        <w:t>He was instituted to the Rectory of Elton (? Nottinghamshire).</w:t>
      </w:r>
    </w:p>
    <w:p w14:paraId="165D6DAA" w14:textId="77777777" w:rsidR="009B1388" w:rsidRDefault="009B1388" w:rsidP="009B1388">
      <w:pPr>
        <w:pStyle w:val="NoSpacing"/>
        <w:ind w:left="720" w:firstLine="720"/>
      </w:pPr>
      <w:r>
        <w:t>(“The Register of Thomas Rotherham, Archbishop of York 1480-1500</w:t>
      </w:r>
    </w:p>
    <w:p w14:paraId="1944D705" w14:textId="77777777" w:rsidR="009B1388" w:rsidRDefault="009B1388" w:rsidP="009B1388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00F9A081" w14:textId="77777777" w:rsidR="009B1388" w:rsidRPr="007B7196" w:rsidRDefault="009B1388" w:rsidP="009B1388">
      <w:pPr>
        <w:pStyle w:val="NoSpacing"/>
        <w:tabs>
          <w:tab w:val="left" w:pos="1440"/>
        </w:tabs>
        <w:jc w:val="both"/>
      </w:pPr>
      <w:r>
        <w:tab/>
        <w:t>p.48)</w:t>
      </w:r>
    </w:p>
    <w:p w14:paraId="038F257F" w14:textId="77777777" w:rsidR="009B1388" w:rsidRDefault="009B1388" w:rsidP="009B1388">
      <w:pPr>
        <w:pStyle w:val="NoSpacing"/>
        <w:tabs>
          <w:tab w:val="left" w:pos="1440"/>
        </w:tabs>
        <w:jc w:val="both"/>
      </w:pPr>
    </w:p>
    <w:p w14:paraId="259E2832" w14:textId="77777777" w:rsidR="009B1388" w:rsidRDefault="009B1388" w:rsidP="009B1388">
      <w:pPr>
        <w:pStyle w:val="NoSpacing"/>
        <w:tabs>
          <w:tab w:val="left" w:pos="1440"/>
        </w:tabs>
        <w:jc w:val="both"/>
      </w:pPr>
    </w:p>
    <w:p w14:paraId="3F78C7D6" w14:textId="77777777" w:rsidR="009B1388" w:rsidRDefault="009B1388" w:rsidP="009B1388">
      <w:pPr>
        <w:pStyle w:val="NoSpacing"/>
        <w:tabs>
          <w:tab w:val="left" w:pos="1440"/>
        </w:tabs>
        <w:jc w:val="both"/>
      </w:pPr>
      <w:r>
        <w:t>14 November 2019</w:t>
      </w:r>
    </w:p>
    <w:p w14:paraId="0C6203BE" w14:textId="77777777" w:rsidR="006B2F86" w:rsidRPr="00E71FC3" w:rsidRDefault="009B138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F1E4D" w14:textId="77777777" w:rsidR="009B1388" w:rsidRDefault="009B1388" w:rsidP="00E71FC3">
      <w:pPr>
        <w:spacing w:after="0" w:line="240" w:lineRule="auto"/>
      </w:pPr>
      <w:r>
        <w:separator/>
      </w:r>
    </w:p>
  </w:endnote>
  <w:endnote w:type="continuationSeparator" w:id="0">
    <w:p w14:paraId="318D8354" w14:textId="77777777" w:rsidR="009B1388" w:rsidRDefault="009B13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A0D1F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635B7" w14:textId="77777777" w:rsidR="009B1388" w:rsidRDefault="009B1388" w:rsidP="00E71FC3">
      <w:pPr>
        <w:spacing w:after="0" w:line="240" w:lineRule="auto"/>
      </w:pPr>
      <w:r>
        <w:separator/>
      </w:r>
    </w:p>
  </w:footnote>
  <w:footnote w:type="continuationSeparator" w:id="0">
    <w:p w14:paraId="4928F07E" w14:textId="77777777" w:rsidR="009B1388" w:rsidRDefault="009B13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388"/>
    <w:rsid w:val="001A7C09"/>
    <w:rsid w:val="00577BD5"/>
    <w:rsid w:val="006A1F77"/>
    <w:rsid w:val="00733BE7"/>
    <w:rsid w:val="009B138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1DC17"/>
  <w15:chartTrackingRefBased/>
  <w15:docId w15:val="{2359F7C6-6C50-4EE4-9EEB-1D93C8335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2019-12-05T19:38:00Z</dcterms:created>
  <dcterms:modified xsi:type="dcterms:W3CDTF">2019-12-05T19:39:00Z</dcterms:modified>
</cp:coreProperties>
</file>